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CC744" w14:textId="5810C202" w:rsidR="001A134A" w:rsidRPr="00A20C93" w:rsidRDefault="001A134A" w:rsidP="001A134A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9</w:t>
      </w:r>
      <w:r w:rsidRPr="00A20C93">
        <w:rPr>
          <w:b/>
          <w:noProof/>
          <w:sz w:val="24"/>
          <w:lang w:val="en-US"/>
        </w:rPr>
        <w:tab/>
      </w:r>
      <w:r w:rsidR="00C5312C" w:rsidRPr="00C5312C">
        <w:rPr>
          <w:b/>
          <w:noProof/>
          <w:sz w:val="24"/>
        </w:rPr>
        <w:t>S6-254056</w:t>
      </w:r>
    </w:p>
    <w:p w14:paraId="15C5485C" w14:textId="77777777" w:rsidR="001A134A" w:rsidRDefault="001A134A" w:rsidP="001A13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S6-253xxx)</w:t>
      </w:r>
    </w:p>
    <w:p w14:paraId="6C088882" w14:textId="77777777" w:rsidR="00D218E3" w:rsidRPr="001A134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6B775825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F2E67">
        <w:rPr>
          <w:rFonts w:ascii="Arial" w:hAnsi="Arial" w:cs="Arial"/>
          <w:b/>
          <w:bCs/>
          <w:lang w:eastAsia="zh-CN"/>
        </w:rPr>
        <w:t>Justification on work</w:t>
      </w:r>
      <w:r w:rsidR="00254D85">
        <w:rPr>
          <w:rFonts w:ascii="Arial" w:hAnsi="Arial" w:cs="Arial"/>
          <w:b/>
          <w:bCs/>
        </w:rPr>
        <w:t xml:space="preserve"> task </w:t>
      </w:r>
      <w:r w:rsidR="003F2E67">
        <w:rPr>
          <w:rFonts w:ascii="Arial" w:hAnsi="Arial" w:cs="Arial"/>
          <w:b/>
          <w:bCs/>
        </w:rPr>
        <w:t xml:space="preserve">for application requirements </w:t>
      </w:r>
    </w:p>
    <w:p w14:paraId="13B93593" w14:textId="27AF33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</w:t>
      </w:r>
      <w:r w:rsidR="008F71DA">
        <w:rPr>
          <w:rFonts w:ascii="Arial" w:hAnsi="Arial" w:cs="Arial"/>
          <w:b/>
          <w:bCs/>
        </w:rPr>
        <w:t>.949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8F71DA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.0.0</w:t>
      </w:r>
    </w:p>
    <w:p w14:paraId="4348F67C" w14:textId="496612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1DA">
        <w:rPr>
          <w:rFonts w:ascii="Arial" w:hAnsi="Arial" w:cs="Arial"/>
          <w:b/>
        </w:rPr>
        <w:t>10</w:t>
      </w:r>
      <w:r w:rsidR="008F71DA" w:rsidRPr="00CF71EC">
        <w:rPr>
          <w:rFonts w:ascii="Arial" w:hAnsi="Arial" w:cs="Arial"/>
          <w:b/>
        </w:rPr>
        <w:t>.</w:t>
      </w:r>
      <w:r w:rsidR="008F71DA">
        <w:rPr>
          <w:rFonts w:ascii="Arial" w:hAnsi="Arial" w:cs="Arial"/>
          <w:b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34C74F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613A69">
        <w:rPr>
          <w:noProof/>
          <w:lang w:eastAsia="zh-CN"/>
        </w:rPr>
        <w:t xml:space="preserve">the </w:t>
      </w:r>
      <w:r w:rsidR="008F71DA">
        <w:rPr>
          <w:noProof/>
          <w:lang w:eastAsia="zh-CN"/>
        </w:rPr>
        <w:t xml:space="preserve">TR </w:t>
      </w:r>
      <w:r w:rsidR="008F71DA">
        <w:rPr>
          <w:rFonts w:hint="eastAsia"/>
          <w:noProof/>
          <w:lang w:eastAsia="zh-CN"/>
        </w:rPr>
        <w:t>skeleton</w:t>
      </w:r>
      <w:r w:rsidR="008F71DA">
        <w:rPr>
          <w:noProof/>
          <w:lang w:eastAsia="zh-CN"/>
        </w:rPr>
        <w:t xml:space="preserve"> </w:t>
      </w:r>
      <w:r w:rsidR="008F71DA">
        <w:rPr>
          <w:rFonts w:hint="eastAsia"/>
          <w:noProof/>
        </w:rPr>
        <w:t>of</w:t>
      </w:r>
      <w:r w:rsidR="008F71DA">
        <w:rPr>
          <w:noProof/>
        </w:rPr>
        <w:t xml:space="preserve"> </w:t>
      </w:r>
      <w:r w:rsidR="008F71DA" w:rsidRPr="008F71DA">
        <w:rPr>
          <w:noProof/>
        </w:rPr>
        <w:t>TR 23.949 v0.0.0</w:t>
      </w:r>
      <w:r w:rsidR="008F71DA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671337F" w14:textId="513733C3" w:rsidR="00613A69" w:rsidRDefault="008F71DA" w:rsidP="00E47C6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 xml:space="preserve">  The main purpose of the External TR is to advance the understa</w:t>
      </w:r>
      <w:r w:rsidR="00935CA2">
        <w:rPr>
          <w:noProof/>
          <w:lang w:eastAsia="zh-CN"/>
        </w:rPr>
        <w:t>n</w:t>
      </w:r>
      <w:r>
        <w:rPr>
          <w:noProof/>
          <w:lang w:eastAsia="zh-CN"/>
        </w:rPr>
        <w:t xml:space="preserve">ding of SEAL layer from the </w:t>
      </w:r>
      <w:r w:rsidR="00935CA2">
        <w:rPr>
          <w:noProof/>
          <w:lang w:eastAsia="zh-CN"/>
        </w:rPr>
        <w:t>following aspects:</w:t>
      </w:r>
    </w:p>
    <w:p w14:paraId="4DC9A1C5" w14:textId="3E5AD28B" w:rsidR="00935CA2" w:rsidRDefault="00935CA2" w:rsidP="00935CA2">
      <w:pPr>
        <w:pStyle w:val="af1"/>
        <w:ind w:left="408" w:firstLineChars="0" w:firstLine="0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general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responsibility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and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role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3</w:t>
      </w:r>
      <w:r>
        <w:rPr>
          <w:rFonts w:hint="eastAsia"/>
          <w:noProof/>
          <w:lang w:eastAsia="zh-CN"/>
        </w:rPr>
        <w:t>GPP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system</w:t>
      </w:r>
    </w:p>
    <w:p w14:paraId="3D4BF38A" w14:textId="5FEA96AC" w:rsidR="00935CA2" w:rsidRDefault="00935CA2" w:rsidP="00935CA2">
      <w:pPr>
        <w:pStyle w:val="af1"/>
        <w:ind w:left="408" w:firstLineChars="0" w:firstLine="0"/>
        <w:rPr>
          <w:noProof/>
          <w:lang w:eastAsia="zh-CN"/>
        </w:rPr>
      </w:pPr>
      <w:r>
        <w:rPr>
          <w:rFonts w:hint="eastAsia"/>
          <w:noProof/>
          <w:lang w:eastAsia="zh-CN"/>
        </w:rPr>
        <w:t>-The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relationship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between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SEAL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and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external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SDO</w:t>
      </w:r>
    </w:p>
    <w:p w14:paraId="45A334E0" w14:textId="0A01E3F9" w:rsidR="00935CA2" w:rsidRDefault="00935CA2" w:rsidP="00935CA2">
      <w:pPr>
        <w:pStyle w:val="af1"/>
        <w:ind w:left="408" w:firstLineChars="0" w:firstLine="0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beneficial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usecases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and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advanatages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to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applications</w:t>
      </w:r>
      <w:r>
        <w:rPr>
          <w:noProof/>
          <w:lang w:eastAsia="zh-CN"/>
        </w:rPr>
        <w:t xml:space="preserve"> </w:t>
      </w:r>
    </w:p>
    <w:p w14:paraId="059388B9" w14:textId="616D71E8" w:rsidR="00935CA2" w:rsidRDefault="00935CA2" w:rsidP="00935CA2">
      <w:pPr>
        <w:pStyle w:val="af1"/>
        <w:ind w:left="408" w:firstLineChars="0" w:firstLine="0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 xml:space="preserve"> </w:t>
      </w:r>
      <w:r w:rsidR="00C6773D">
        <w:t>Deployment of SEAL entities and business relationship among stockholders</w:t>
      </w:r>
    </w:p>
    <w:p w14:paraId="5BFABB6D" w14:textId="3FF9822A" w:rsidR="00613A69" w:rsidRPr="00935CA2" w:rsidRDefault="00935CA2" w:rsidP="00E47C6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Thus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TR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skeleton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will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be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structured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to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reflect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above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information.</w:t>
      </w:r>
    </w:p>
    <w:p w14:paraId="1AD024AF" w14:textId="1DDE80DB" w:rsidR="00CD2478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7C0218AA" w14:textId="34F02B5E" w:rsidR="008F71DA" w:rsidRPr="008F71DA" w:rsidRDefault="008F71DA" w:rsidP="00CD2478">
      <w:pPr>
        <w:pStyle w:val="CRCoverPage"/>
        <w:rPr>
          <w:rFonts w:ascii="Times New Roman" w:hAnsi="Times New Roman"/>
          <w:noProof/>
        </w:rPr>
      </w:pPr>
      <w:r w:rsidRPr="008F71DA">
        <w:rPr>
          <w:rFonts w:ascii="Times New Roman" w:hAnsi="Times New Roman" w:hint="eastAsia"/>
          <w:noProof/>
        </w:rPr>
        <w:t>A</w:t>
      </w:r>
      <w:r w:rsidRPr="008F71DA">
        <w:rPr>
          <w:rFonts w:ascii="Times New Roman" w:hAnsi="Times New Roman"/>
          <w:noProof/>
        </w:rPr>
        <w:t>gree the skeleton as the attachment.</w:t>
      </w:r>
    </w:p>
    <w:sectPr w:rsidR="008F71DA" w:rsidRPr="008F71D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4083E" w14:textId="77777777" w:rsidR="00805DB6" w:rsidRDefault="00805DB6">
      <w:r>
        <w:separator/>
      </w:r>
    </w:p>
  </w:endnote>
  <w:endnote w:type="continuationSeparator" w:id="0">
    <w:p w14:paraId="519BFE5D" w14:textId="77777777" w:rsidR="00805DB6" w:rsidRDefault="00805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2A5D4" w14:textId="77777777" w:rsidR="00805DB6" w:rsidRDefault="00805DB6">
      <w:r>
        <w:separator/>
      </w:r>
    </w:p>
  </w:footnote>
  <w:footnote w:type="continuationSeparator" w:id="0">
    <w:p w14:paraId="6065BFC8" w14:textId="77777777" w:rsidR="00805DB6" w:rsidRDefault="00805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8650677"/>
    <w:multiLevelType w:val="hybridMultilevel"/>
    <w:tmpl w:val="1296805E"/>
    <w:lvl w:ilvl="0" w:tplc="B88C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A22860"/>
    <w:multiLevelType w:val="hybridMultilevel"/>
    <w:tmpl w:val="0F6E765C"/>
    <w:lvl w:ilvl="0" w:tplc="846C839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3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A134A"/>
    <w:rsid w:val="001A1C18"/>
    <w:rsid w:val="001A25C4"/>
    <w:rsid w:val="001A486D"/>
    <w:rsid w:val="001B575B"/>
    <w:rsid w:val="001C1521"/>
    <w:rsid w:val="001C7D50"/>
    <w:rsid w:val="001E039E"/>
    <w:rsid w:val="001E41F3"/>
    <w:rsid w:val="001E5A1C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32D54"/>
    <w:rsid w:val="00234942"/>
    <w:rsid w:val="00247FAF"/>
    <w:rsid w:val="002520EB"/>
    <w:rsid w:val="00254D85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655F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C2CE1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13A69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495C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37DC7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1D58"/>
    <w:rsid w:val="007F4FDC"/>
    <w:rsid w:val="00800104"/>
    <w:rsid w:val="00805DB6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8F71DA"/>
    <w:rsid w:val="009012A3"/>
    <w:rsid w:val="00914BF7"/>
    <w:rsid w:val="00920A8F"/>
    <w:rsid w:val="00934B69"/>
    <w:rsid w:val="009359C8"/>
    <w:rsid w:val="00935CA2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04F1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77E93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5B9B"/>
    <w:rsid w:val="00C47E99"/>
    <w:rsid w:val="00C524DD"/>
    <w:rsid w:val="00C5312C"/>
    <w:rsid w:val="00C532D8"/>
    <w:rsid w:val="00C54F42"/>
    <w:rsid w:val="00C561AA"/>
    <w:rsid w:val="00C6773D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45648"/>
    <w:rsid w:val="00D54E8C"/>
    <w:rsid w:val="00D65026"/>
    <w:rsid w:val="00D658A3"/>
    <w:rsid w:val="00D66B1F"/>
    <w:rsid w:val="00D70D86"/>
    <w:rsid w:val="00D7265B"/>
    <w:rsid w:val="00D738A5"/>
    <w:rsid w:val="00D83BF8"/>
    <w:rsid w:val="00DA370A"/>
    <w:rsid w:val="00DA4A78"/>
    <w:rsid w:val="00DA75EC"/>
    <w:rsid w:val="00DB5384"/>
    <w:rsid w:val="00DC492A"/>
    <w:rsid w:val="00DD30F3"/>
    <w:rsid w:val="00DE7885"/>
    <w:rsid w:val="00E00442"/>
    <w:rsid w:val="00E055C7"/>
    <w:rsid w:val="00E06399"/>
    <w:rsid w:val="00E1161B"/>
    <w:rsid w:val="00E1482B"/>
    <w:rsid w:val="00E20CD5"/>
    <w:rsid w:val="00E22736"/>
    <w:rsid w:val="00E2764E"/>
    <w:rsid w:val="00E32FD7"/>
    <w:rsid w:val="00E348FE"/>
    <w:rsid w:val="00E412FD"/>
    <w:rsid w:val="00E42C12"/>
    <w:rsid w:val="00E43851"/>
    <w:rsid w:val="00E45AC5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4</cp:revision>
  <cp:lastPrinted>1899-12-31T23:00:00Z</cp:lastPrinted>
  <dcterms:created xsi:type="dcterms:W3CDTF">2025-09-29T04:10:00Z</dcterms:created>
  <dcterms:modified xsi:type="dcterms:W3CDTF">2025-10-01T10:01:00Z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